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Arial" w:hAnsi="Arial" w:eastAsia="方正小标宋_GBK" w:cs="Arial"/>
          <w:sz w:val="44"/>
          <w:szCs w:val="44"/>
          <w:lang w:val="en-US" w:eastAsia="zh-CN"/>
        </w:rPr>
        <w:t>×××</w:t>
      </w:r>
      <w:r>
        <w:rPr>
          <w:rFonts w:hint="eastAsia" w:ascii="Arial" w:hAnsi="Arial" w:eastAsia="方正小标宋_GBK" w:cs="Arial"/>
          <w:sz w:val="44"/>
          <w:szCs w:val="44"/>
          <w:lang w:val="en-US" w:eastAsia="zh-CN"/>
        </w:rPr>
        <w:t>同志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农村学校任教30年证明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9"/>
        <w:rPr>
          <w:rFonts w:hint="default" w:ascii="Arial" w:hAnsi="Arial" w:eastAsia="方正小标宋_GBK" w:cs="Arial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Arial" w:hAnsi="Arial" w:eastAsia="方正小标宋_GBK" w:cs="Arial"/>
          <w:sz w:val="44"/>
          <w:szCs w:val="44"/>
          <w:lang w:val="en-US" w:eastAsia="zh-CN"/>
        </w:rPr>
        <w:t>××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学校教师（姓名）于   年   月至   年  月在</w:t>
      </w:r>
      <w:r>
        <w:rPr>
          <w:rFonts w:hint="default" w:ascii="Arial" w:hAnsi="Arial" w:eastAsia="方正小标宋_GBK" w:cs="Arial"/>
          <w:sz w:val="44"/>
          <w:szCs w:val="44"/>
          <w:lang w:val="en-US" w:eastAsia="zh-CN"/>
        </w:rPr>
        <w:t>××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学校（系农村学校）任教，   年   月至   年  月在</w:t>
      </w:r>
      <w:r>
        <w:rPr>
          <w:rFonts w:hint="default" w:ascii="Arial" w:hAnsi="Arial" w:eastAsia="方正小标宋_GBK" w:cs="Arial"/>
          <w:sz w:val="44"/>
          <w:szCs w:val="44"/>
          <w:lang w:val="en-US" w:eastAsia="zh-CN"/>
        </w:rPr>
        <w:t>××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学校（系农村学校）任教，   年   月至   年  月在</w:t>
      </w:r>
      <w:r>
        <w:rPr>
          <w:rFonts w:hint="default" w:ascii="Arial" w:hAnsi="Arial" w:eastAsia="方正小标宋_GBK" w:cs="Arial"/>
          <w:sz w:val="44"/>
          <w:szCs w:val="44"/>
          <w:lang w:val="en-US" w:eastAsia="zh-CN"/>
        </w:rPr>
        <w:t>××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学校（系农村学校）任教，农村学校任教累计共   年，情况属实。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审核人签字：                        学校名称（盖章）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校长签字：                          2023年  月  日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0NjkyZWY0ZTY2YWZjZTlmY2ZiYjVlNWFhYzM0NWUifQ=="/>
  </w:docVars>
  <w:rsids>
    <w:rsidRoot w:val="335D10E7"/>
    <w:rsid w:val="04DD1173"/>
    <w:rsid w:val="0A012347"/>
    <w:rsid w:val="1B685FFA"/>
    <w:rsid w:val="30272618"/>
    <w:rsid w:val="335D10E7"/>
    <w:rsid w:val="639C72B5"/>
    <w:rsid w:val="6BEC71BC"/>
    <w:rsid w:val="6D535020"/>
    <w:rsid w:val="6FD55E37"/>
    <w:rsid w:val="7A9C30BE"/>
    <w:rsid w:val="FBCB8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kylin/C:\Documents%20and%20Settings\Administrator\Application%20Data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127</Words>
  <Characters>138</Characters>
  <Lines>0</Lines>
  <Paragraphs>0</Paragraphs>
  <TotalTime>2</TotalTime>
  <ScaleCrop>false</ScaleCrop>
  <LinksUpToDate>false</LinksUpToDate>
  <CharactersWithSpaces>228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2018-09-30T17:15:00Z</dcterms:created>
  <dc:creator>Administrator</dc:creator>
  <cp:lastModifiedBy>kylin</cp:lastModifiedBy>
  <dcterms:modified xsi:type="dcterms:W3CDTF">2023-10-29T20:24:38Z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4D9516992CD84F17B16950987616B02E</vt:lpwstr>
  </property>
</Properties>
</file>