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41F" w:rsidRDefault="00395301">
      <w:pPr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 w:rsidR="00A448FE">
        <w:rPr>
          <w:rFonts w:ascii="方正黑体_GBK" w:eastAsia="方正黑体_GBK" w:hAnsi="方正黑体_GBK" w:cs="方正黑体_GBK" w:hint="eastAsia"/>
          <w:sz w:val="32"/>
          <w:szCs w:val="32"/>
        </w:rPr>
        <w:t>7</w:t>
      </w:r>
      <w:bookmarkStart w:id="0" w:name="_GoBack"/>
      <w:bookmarkEnd w:id="0"/>
    </w:p>
    <w:p w:rsidR="00BB241F" w:rsidRDefault="00395301">
      <w:pPr>
        <w:spacing w:line="56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Arial" w:eastAsia="方正小标宋_GBK" w:hAnsi="Arial" w:cs="Arial"/>
          <w:sz w:val="44"/>
          <w:szCs w:val="44"/>
        </w:rPr>
        <w:t>×××</w:t>
      </w:r>
      <w:r>
        <w:rPr>
          <w:rFonts w:ascii="Arial" w:eastAsia="方正小标宋_GBK" w:hAnsi="Arial" w:cs="Arial" w:hint="eastAsia"/>
          <w:sz w:val="44"/>
          <w:szCs w:val="44"/>
        </w:rPr>
        <w:t>老师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农村学校任教证明</w:t>
      </w:r>
    </w:p>
    <w:p w:rsidR="00BB241F" w:rsidRDefault="00395301">
      <w:pPr>
        <w:spacing w:line="560" w:lineRule="exact"/>
        <w:ind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学校教师（姓名）于   年   月至   年  月在</w:t>
      </w: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学校（系农村学校）任教，担任学校（学段学科）教学（如果有分段任教不同学科的，则分段分学科填写），情况属实。</w:t>
      </w:r>
    </w:p>
    <w:p w:rsidR="00BB241F" w:rsidRDefault="00395301">
      <w:pPr>
        <w:spacing w:line="560" w:lineRule="exact"/>
        <w:ind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特此证明。</w:t>
      </w:r>
    </w:p>
    <w:p w:rsidR="00BB241F" w:rsidRDefault="00395301">
      <w:pPr>
        <w:spacing w:line="560" w:lineRule="exact"/>
        <w:ind w:firstLineChars="1902" w:firstLine="6086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学校名称</w:t>
      </w:r>
    </w:p>
    <w:p w:rsidR="00BB241F" w:rsidRDefault="00395301">
      <w:pPr>
        <w:spacing w:line="560" w:lineRule="exact"/>
        <w:ind w:firstLineChars="1800" w:firstLine="576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</w:t>
      </w:r>
      <w:r w:rsidR="00116911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月  日</w:t>
      </w:r>
    </w:p>
    <w:p w:rsidR="00BB241F" w:rsidRDefault="00BB241F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BB241F" w:rsidRDefault="00395301">
      <w:pPr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Arial" w:eastAsia="方正小标宋_GBK" w:hAnsi="Arial" w:cs="Arial"/>
          <w:sz w:val="44"/>
          <w:szCs w:val="44"/>
        </w:rPr>
        <w:t>×××</w:t>
      </w:r>
      <w:r>
        <w:rPr>
          <w:rFonts w:ascii="Arial" w:eastAsia="方正小标宋_GBK" w:hAnsi="Arial" w:cs="Arial" w:hint="eastAsia"/>
          <w:sz w:val="44"/>
          <w:szCs w:val="44"/>
        </w:rPr>
        <w:t>老师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农村（薄弱）学校支教证明</w:t>
      </w:r>
    </w:p>
    <w:p w:rsidR="00BB241F" w:rsidRDefault="00395301">
      <w:pPr>
        <w:ind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经本人申请，学校同意，并报请教育主管部门批准，</w:t>
      </w: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学校教师（姓名）于   年   月至   年  月到</w:t>
      </w: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学校（系农村（薄弱）学校）支教，担任</w:t>
      </w: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学校（学段学科）教学，周课时  节，达到支教学校人均课时量，情况属实。</w:t>
      </w:r>
    </w:p>
    <w:p w:rsidR="00BB241F" w:rsidRDefault="00395301">
      <w:pPr>
        <w:ind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特此证明。</w:t>
      </w:r>
    </w:p>
    <w:p w:rsidR="00BB241F" w:rsidRDefault="00BB241F">
      <w:pPr>
        <w:ind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BB241F" w:rsidRDefault="00395301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派出学校名称                        支教学校名称</w:t>
      </w:r>
    </w:p>
    <w:p w:rsidR="00BB241F" w:rsidRDefault="00395301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</w:t>
      </w:r>
      <w:r w:rsidR="00116911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月  日                    20</w:t>
      </w:r>
      <w:r w:rsidR="00116911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 月  日</w:t>
      </w:r>
    </w:p>
    <w:p w:rsidR="00BB241F" w:rsidRDefault="00BB241F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BB241F" w:rsidRDefault="00395301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教育主管部门（派出学校）  教育主管部门（支教学校）</w:t>
      </w:r>
    </w:p>
    <w:p w:rsidR="00BB241F" w:rsidRDefault="00395301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</w:t>
      </w:r>
      <w:r w:rsidR="00116911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月  日                    20</w:t>
      </w:r>
      <w:r w:rsidR="00116911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 月  日</w:t>
      </w:r>
    </w:p>
    <w:sectPr w:rsidR="00BB241F" w:rsidSect="00BB2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99" w:rsidRDefault="001B0599" w:rsidP="00285A3F">
      <w:r>
        <w:separator/>
      </w:r>
    </w:p>
  </w:endnote>
  <w:endnote w:type="continuationSeparator" w:id="0">
    <w:p w:rsidR="001B0599" w:rsidRDefault="001B0599" w:rsidP="0028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99" w:rsidRDefault="001B0599" w:rsidP="00285A3F">
      <w:r>
        <w:separator/>
      </w:r>
    </w:p>
  </w:footnote>
  <w:footnote w:type="continuationSeparator" w:id="0">
    <w:p w:rsidR="001B0599" w:rsidRDefault="001B0599" w:rsidP="00285A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5D10E7"/>
    <w:rsid w:val="00116911"/>
    <w:rsid w:val="0012370F"/>
    <w:rsid w:val="001B0599"/>
    <w:rsid w:val="00285A3F"/>
    <w:rsid w:val="00395301"/>
    <w:rsid w:val="004046F3"/>
    <w:rsid w:val="00A448FE"/>
    <w:rsid w:val="00BA52FB"/>
    <w:rsid w:val="00BB241F"/>
    <w:rsid w:val="00E80758"/>
    <w:rsid w:val="1B685FFA"/>
    <w:rsid w:val="335D10E7"/>
    <w:rsid w:val="6BEC71B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4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5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5A3F"/>
    <w:rPr>
      <w:kern w:val="2"/>
      <w:sz w:val="18"/>
      <w:szCs w:val="18"/>
    </w:rPr>
  </w:style>
  <w:style w:type="paragraph" w:styleId="a4">
    <w:name w:val="footer"/>
    <w:basedOn w:val="a"/>
    <w:link w:val="Char0"/>
    <w:rsid w:val="00285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85A3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LiuCaihua</cp:lastModifiedBy>
  <cp:revision>5</cp:revision>
  <dcterms:created xsi:type="dcterms:W3CDTF">2018-09-30T09:15:00Z</dcterms:created>
  <dcterms:modified xsi:type="dcterms:W3CDTF">2023-11-15T03:35:00Z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