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4CA" w:rsidRDefault="00D862E3">
      <w:pPr>
        <w:jc w:val="lef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附件</w:t>
      </w:r>
      <w:r w:rsidR="0030522A">
        <w:rPr>
          <w:rFonts w:ascii="方正黑体_GBK" w:eastAsia="方正黑体_GBK" w:hAnsi="方正黑体_GBK" w:cs="方正黑体_GBK" w:hint="eastAsia"/>
          <w:sz w:val="32"/>
          <w:szCs w:val="32"/>
        </w:rPr>
        <w:t>10</w:t>
      </w:r>
      <w:bookmarkStart w:id="0" w:name="_GoBack"/>
      <w:bookmarkEnd w:id="0"/>
    </w:p>
    <w:p w:rsidR="003A04CA" w:rsidRDefault="00D862E3">
      <w:pPr>
        <w:spacing w:line="560" w:lineRule="exact"/>
        <w:jc w:val="center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Arial" w:eastAsia="方正小标宋_GBK" w:hAnsi="Arial" w:cs="Arial"/>
          <w:sz w:val="44"/>
          <w:szCs w:val="44"/>
        </w:rPr>
        <w:t>×××</w:t>
      </w:r>
      <w:r>
        <w:rPr>
          <w:rFonts w:ascii="Arial" w:eastAsia="方正小标宋_GBK" w:hAnsi="Arial" w:cs="Arial" w:hint="eastAsia"/>
          <w:sz w:val="44"/>
          <w:szCs w:val="44"/>
        </w:rPr>
        <w:t>同志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农村学校任教30年证明</w:t>
      </w:r>
    </w:p>
    <w:p w:rsidR="003A04CA" w:rsidRDefault="003A04CA">
      <w:pPr>
        <w:spacing w:line="560" w:lineRule="exact"/>
        <w:ind w:firstLine="640"/>
        <w:rPr>
          <w:rFonts w:ascii="Arial" w:eastAsia="方正小标宋_GBK" w:hAnsi="Arial" w:cs="Arial"/>
          <w:sz w:val="44"/>
          <w:szCs w:val="44"/>
        </w:rPr>
      </w:pPr>
    </w:p>
    <w:p w:rsidR="003A04CA" w:rsidRDefault="00D862E3">
      <w:pPr>
        <w:spacing w:line="560" w:lineRule="exact"/>
        <w:ind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Arial" w:eastAsia="方正小标宋_GBK" w:hAnsi="Arial" w:cs="Arial"/>
          <w:sz w:val="44"/>
          <w:szCs w:val="44"/>
        </w:rPr>
        <w:t>××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学校教师（姓名）于   年   月至   年  月在</w:t>
      </w:r>
      <w:r>
        <w:rPr>
          <w:rFonts w:ascii="Arial" w:eastAsia="方正小标宋_GBK" w:hAnsi="Arial" w:cs="Arial"/>
          <w:sz w:val="44"/>
          <w:szCs w:val="44"/>
        </w:rPr>
        <w:t>××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学校（系农村学校）任教，   年   月至   年  月在</w:t>
      </w:r>
      <w:r>
        <w:rPr>
          <w:rFonts w:ascii="Arial" w:eastAsia="方正小标宋_GBK" w:hAnsi="Arial" w:cs="Arial"/>
          <w:sz w:val="44"/>
          <w:szCs w:val="44"/>
        </w:rPr>
        <w:t>××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学校（系农村学校）任教，   年   月至   年  月在</w:t>
      </w:r>
      <w:r>
        <w:rPr>
          <w:rFonts w:ascii="Arial" w:eastAsia="方正小标宋_GBK" w:hAnsi="Arial" w:cs="Arial"/>
          <w:sz w:val="44"/>
          <w:szCs w:val="44"/>
        </w:rPr>
        <w:t>××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学校（系农村学校）任教，农村学校任教累计共   年，情况属实。</w:t>
      </w:r>
    </w:p>
    <w:p w:rsidR="003A04CA" w:rsidRDefault="00D862E3">
      <w:pPr>
        <w:spacing w:line="560" w:lineRule="exact"/>
        <w:ind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特此证明。</w:t>
      </w:r>
    </w:p>
    <w:p w:rsidR="003A04CA" w:rsidRDefault="00D862E3">
      <w:pPr>
        <w:spacing w:line="560" w:lineRule="exac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审核人签字：                        学校名称（盖章）</w:t>
      </w:r>
    </w:p>
    <w:p w:rsidR="003A04CA" w:rsidRDefault="00D862E3">
      <w:pPr>
        <w:spacing w:line="560" w:lineRule="exac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校长签字：                          20</w:t>
      </w:r>
      <w:r w:rsidR="008C06EC">
        <w:rPr>
          <w:rFonts w:ascii="方正仿宋_GBK" w:eastAsia="方正仿宋_GBK" w:hAnsi="方正仿宋_GBK" w:cs="方正仿宋_GBK" w:hint="eastAsia"/>
          <w:sz w:val="32"/>
          <w:szCs w:val="32"/>
        </w:rPr>
        <w:t>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  月  日</w:t>
      </w:r>
    </w:p>
    <w:p w:rsidR="003A04CA" w:rsidRDefault="003A04CA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:rsidR="003A04CA" w:rsidRDefault="003A04CA">
      <w:pPr>
        <w:rPr>
          <w:rFonts w:ascii="方正仿宋_GBK" w:eastAsia="方正仿宋_GBK" w:hAnsi="方正仿宋_GBK" w:cs="方正仿宋_GBK"/>
          <w:sz w:val="32"/>
          <w:szCs w:val="32"/>
        </w:rPr>
      </w:pPr>
    </w:p>
    <w:sectPr w:rsidR="003A04CA" w:rsidSect="003A04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4BC" w:rsidRDefault="006B44BC" w:rsidP="002E6758">
      <w:r>
        <w:separator/>
      </w:r>
    </w:p>
  </w:endnote>
  <w:endnote w:type="continuationSeparator" w:id="0">
    <w:p w:rsidR="006B44BC" w:rsidRDefault="006B44BC" w:rsidP="002E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4BC" w:rsidRDefault="006B44BC" w:rsidP="002E6758">
      <w:r>
        <w:separator/>
      </w:r>
    </w:p>
  </w:footnote>
  <w:footnote w:type="continuationSeparator" w:id="0">
    <w:p w:rsidR="006B44BC" w:rsidRDefault="006B44BC" w:rsidP="002E67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5D10E7"/>
    <w:rsid w:val="002E6758"/>
    <w:rsid w:val="0030522A"/>
    <w:rsid w:val="003A04CA"/>
    <w:rsid w:val="006B44BC"/>
    <w:rsid w:val="008C06EC"/>
    <w:rsid w:val="00D862E3"/>
    <w:rsid w:val="00F15DE9"/>
    <w:rsid w:val="0A012347"/>
    <w:rsid w:val="1B685FFA"/>
    <w:rsid w:val="30272618"/>
    <w:rsid w:val="335D10E7"/>
    <w:rsid w:val="6BEC71BC"/>
    <w:rsid w:val="6D535020"/>
    <w:rsid w:val="6FD55E37"/>
    <w:rsid w:val="7A9C3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04C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E6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E6758"/>
    <w:rPr>
      <w:kern w:val="2"/>
      <w:sz w:val="18"/>
      <w:szCs w:val="18"/>
    </w:rPr>
  </w:style>
  <w:style w:type="paragraph" w:styleId="a4">
    <w:name w:val="footer"/>
    <w:basedOn w:val="a"/>
    <w:link w:val="Char0"/>
    <w:rsid w:val="002E6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E675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3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LiuCaihua</cp:lastModifiedBy>
  <cp:revision>4</cp:revision>
  <dcterms:created xsi:type="dcterms:W3CDTF">2018-09-30T09:15:00Z</dcterms:created>
  <dcterms:modified xsi:type="dcterms:W3CDTF">2023-11-15T03:35:00Z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